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2DC4" w14:textId="577C86CB" w:rsidR="004B06D7" w:rsidRPr="004B06D7" w:rsidRDefault="004B06D7" w:rsidP="004B06D7">
      <w:pPr>
        <w:rPr>
          <w:rFonts w:ascii="Arial" w:hAnsi="Arial"/>
          <w:b/>
          <w:noProof/>
          <w:sz w:val="24"/>
          <w:lang w:eastAsia="en-US"/>
        </w:rPr>
      </w:pPr>
      <w:r w:rsidRPr="004B06D7">
        <w:rPr>
          <w:rFonts w:ascii="Arial" w:hAnsi="Arial"/>
          <w:b/>
          <w:noProof/>
          <w:sz w:val="24"/>
          <w:lang w:eastAsia="en-US"/>
        </w:rPr>
        <w:t xml:space="preserve">3GPP TSG-SA3 Meeting #113 </w:t>
      </w:r>
      <w:r w:rsidRPr="004B06D7"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ab/>
      </w:r>
      <w:r w:rsidR="00D77207" w:rsidRPr="00D77207">
        <w:rPr>
          <w:rFonts w:ascii="Arial" w:hAnsi="Arial"/>
          <w:b/>
          <w:noProof/>
          <w:sz w:val="24"/>
          <w:lang w:eastAsia="en-US"/>
        </w:rPr>
        <w:t>S3-234535</w:t>
      </w:r>
    </w:p>
    <w:p w14:paraId="35F0D332" w14:textId="7E889F73" w:rsidR="00B97703" w:rsidRDefault="004B06D7" w:rsidP="004B06D7">
      <w:pPr>
        <w:rPr>
          <w:rFonts w:ascii="Arial" w:hAnsi="Arial" w:cs="Arial"/>
        </w:rPr>
      </w:pPr>
      <w:r w:rsidRPr="004B06D7">
        <w:rPr>
          <w:rFonts w:ascii="Arial" w:hAnsi="Arial"/>
          <w:b/>
          <w:noProof/>
          <w:sz w:val="24"/>
          <w:lang w:eastAsia="en-US"/>
        </w:rPr>
        <w:t>Chicago, US, 6 - 10 november 2023</w:t>
      </w:r>
    </w:p>
    <w:p w14:paraId="72E2ED64" w14:textId="6C2A6B3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052C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gramStart"/>
      <w:r w:rsidR="00C052CF" w:rsidRPr="00C052CF">
        <w:rPr>
          <w:rFonts w:ascii="Arial" w:hAnsi="Arial" w:cs="Arial"/>
          <w:b/>
          <w:bCs/>
          <w:sz w:val="22"/>
          <w:szCs w:val="22"/>
        </w:rPr>
        <w:t>providing</w:t>
      </w:r>
      <w:proofErr w:type="gramEnd"/>
      <w:r w:rsidR="00C052CF" w:rsidRPr="00C052CF">
        <w:rPr>
          <w:rFonts w:ascii="Arial" w:hAnsi="Arial" w:cs="Arial"/>
          <w:b/>
          <w:bCs/>
          <w:sz w:val="22"/>
          <w:szCs w:val="22"/>
        </w:rPr>
        <w:t xml:space="preserve"> a new 5G-GUTI in the REGISTRATION REJECT message to the UE</w:t>
      </w:r>
    </w:p>
    <w:p w14:paraId="06BA196E" w14:textId="0181DDE0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52CF" w:rsidRPr="00C052CF">
        <w:rPr>
          <w:rFonts w:ascii="Arial" w:hAnsi="Arial" w:cs="Arial"/>
          <w:b/>
          <w:bCs/>
          <w:sz w:val="22"/>
          <w:szCs w:val="22"/>
        </w:rPr>
        <w:t>C1-236521</w:t>
      </w:r>
      <w:r w:rsidR="00C052CF">
        <w:rPr>
          <w:rFonts w:ascii="Arial" w:hAnsi="Arial" w:cs="Arial"/>
          <w:b/>
          <w:bCs/>
          <w:sz w:val="22"/>
          <w:szCs w:val="22"/>
        </w:rPr>
        <w:t>/</w:t>
      </w:r>
      <w:r w:rsidR="008503A3" w:rsidRPr="008503A3">
        <w:rPr>
          <w:rFonts w:ascii="Arial" w:hAnsi="Arial" w:cs="Arial"/>
          <w:b/>
          <w:bCs/>
          <w:sz w:val="22"/>
          <w:szCs w:val="22"/>
        </w:rPr>
        <w:t xml:space="preserve">S3-234448 </w:t>
      </w:r>
      <w:r w:rsidR="00AC6604" w:rsidRPr="00C052CF">
        <w:rPr>
          <w:rFonts w:ascii="Arial" w:hAnsi="Arial" w:cs="Arial"/>
          <w:b/>
          <w:bCs/>
          <w:sz w:val="22"/>
          <w:szCs w:val="22"/>
        </w:rPr>
        <w:t xml:space="preserve">LS on providing a new 5G-GUTI in the REGISTRATION REJECT message to the </w:t>
      </w:r>
      <w:proofErr w:type="gramStart"/>
      <w:r w:rsidR="00AC6604" w:rsidRPr="00C052CF">
        <w:rPr>
          <w:rFonts w:ascii="Arial" w:hAnsi="Arial" w:cs="Arial"/>
          <w:b/>
          <w:bCs/>
          <w:sz w:val="22"/>
          <w:szCs w:val="22"/>
        </w:rPr>
        <w:t>UE</w:t>
      </w:r>
      <w:proofErr w:type="gramEnd"/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140B12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4D4">
        <w:rPr>
          <w:rFonts w:ascii="Arial" w:hAnsi="Arial" w:cs="Arial"/>
          <w:b/>
          <w:bCs/>
          <w:sz w:val="22"/>
          <w:szCs w:val="22"/>
        </w:rPr>
        <w:t xml:space="preserve">TEI18, </w:t>
      </w:r>
      <w:r w:rsidR="00133FC8" w:rsidRPr="00133FC8">
        <w:rPr>
          <w:rFonts w:ascii="Arial" w:hAnsi="Arial" w:cs="Arial"/>
          <w:b/>
          <w:bCs/>
          <w:sz w:val="22"/>
          <w:szCs w:val="22"/>
        </w:rPr>
        <w:t>5WWC_Ph2_Sec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AF8F0FC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133FC8">
        <w:rPr>
          <w:rFonts w:ascii="Arial" w:hAnsi="Arial" w:cs="Arial"/>
          <w:b/>
          <w:sz w:val="22"/>
          <w:szCs w:val="22"/>
        </w:rPr>
        <w:t>3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2FA84B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53AA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 xml:space="preserve">saurabh </w:t>
      </w:r>
      <w:proofErr w:type="gramStart"/>
      <w:r w:rsidR="00570A58">
        <w:rPr>
          <w:rFonts w:ascii="Arial" w:hAnsi="Arial" w:cs="Arial"/>
          <w:b/>
          <w:bCs/>
          <w:sz w:val="22"/>
          <w:szCs w:val="22"/>
        </w:rPr>
        <w:t>khare</w:t>
      </w:r>
      <w:proofErr w:type="gramEnd"/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94BDB1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77207" w:rsidRPr="00D77207">
        <w:rPr>
          <w:color w:val="0070C0"/>
        </w:rPr>
        <w:t>S3-23453</w:t>
      </w:r>
      <w:r w:rsidR="00D77207">
        <w:rPr>
          <w:color w:val="0070C0"/>
        </w:rPr>
        <w:t>6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3BA981DF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 xml:space="preserve">SA3 would like to thank CT1 for their LS </w:t>
      </w:r>
      <w:r w:rsidR="00133FC8" w:rsidRPr="00133FC8">
        <w:rPr>
          <w:rFonts w:ascii="Arial" w:hAnsi="Arial" w:cs="Arial"/>
        </w:rPr>
        <w:t>C1-236521/</w:t>
      </w:r>
      <w:r w:rsidR="008503A3" w:rsidRPr="008503A3">
        <w:rPr>
          <w:rFonts w:ascii="Arial" w:hAnsi="Arial" w:cs="Arial"/>
        </w:rPr>
        <w:t>S3-234448</w:t>
      </w:r>
      <w:r w:rsidR="00133FC8" w:rsidRPr="00133FC8">
        <w:rPr>
          <w:rFonts w:ascii="Arial" w:hAnsi="Arial" w:cs="Arial"/>
        </w:rPr>
        <w:t xml:space="preserve"> LS on providing a new 5G-GUTI in the REGISTRATION REJECT message to the </w:t>
      </w:r>
      <w:proofErr w:type="gramStart"/>
      <w:r w:rsidR="00133FC8" w:rsidRPr="00133FC8">
        <w:rPr>
          <w:rFonts w:ascii="Arial" w:hAnsi="Arial" w:cs="Arial"/>
        </w:rPr>
        <w:t>UE</w:t>
      </w:r>
      <w:proofErr w:type="gramEnd"/>
    </w:p>
    <w:p w14:paraId="697D583E" w14:textId="0BA482AA" w:rsidR="00B97703" w:rsidRPr="000F6242" w:rsidRDefault="008D3FDF" w:rsidP="008D3FDF">
      <w:pPr>
        <w:rPr>
          <w:i/>
          <w:iCs/>
          <w:color w:val="0070C0"/>
        </w:rPr>
      </w:pPr>
      <w:r w:rsidRPr="008D3FDF">
        <w:rPr>
          <w:rFonts w:ascii="Arial" w:hAnsi="Arial" w:cs="Arial"/>
        </w:rPr>
        <w:t xml:space="preserve">SA3 would like CT1 to know that SA3 discussed the LS in </w:t>
      </w:r>
      <w:r w:rsidR="00133FC8" w:rsidRPr="00133FC8">
        <w:rPr>
          <w:rFonts w:ascii="Arial" w:hAnsi="Arial" w:cs="Arial"/>
        </w:rPr>
        <w:t>C1-236521/</w:t>
      </w:r>
      <w:r w:rsidR="008503A3" w:rsidRPr="008503A3">
        <w:rPr>
          <w:rFonts w:ascii="Arial" w:hAnsi="Arial" w:cs="Arial"/>
        </w:rPr>
        <w:t>S3-234448</w:t>
      </w:r>
      <w:r w:rsidR="00133FC8" w:rsidRPr="00133FC8">
        <w:rPr>
          <w:rFonts w:ascii="Arial" w:hAnsi="Arial" w:cs="Arial"/>
        </w:rPr>
        <w:t xml:space="preserve"> </w:t>
      </w:r>
      <w:r w:rsidRPr="008D3FDF">
        <w:rPr>
          <w:rFonts w:ascii="Arial" w:hAnsi="Arial" w:cs="Arial"/>
        </w:rPr>
        <w:t xml:space="preserve">and decided </w:t>
      </w:r>
      <w:r w:rsidR="00133FC8">
        <w:rPr>
          <w:rFonts w:ascii="Arial" w:hAnsi="Arial" w:cs="Arial"/>
        </w:rPr>
        <w:t xml:space="preserve">to remove the GUTI from the Registration Reject and </w:t>
      </w:r>
      <w:r w:rsidR="00D85AAD">
        <w:rPr>
          <w:rFonts w:ascii="Arial" w:hAnsi="Arial" w:cs="Arial"/>
        </w:rPr>
        <w:t xml:space="preserve">updated the SA3 specs. Agreed CR is available </w:t>
      </w:r>
      <w:r w:rsidRPr="008D3FDF">
        <w:rPr>
          <w:rFonts w:ascii="Arial" w:hAnsi="Arial" w:cs="Arial"/>
        </w:rPr>
        <w:t xml:space="preserve">on the </w:t>
      </w:r>
      <w:r w:rsidR="00D77207" w:rsidRPr="00D77207">
        <w:rPr>
          <w:rFonts w:ascii="Arial" w:hAnsi="Arial" w:cs="Arial"/>
        </w:rPr>
        <w:t>S3-23453</w:t>
      </w:r>
      <w:r w:rsidR="00D77207">
        <w:rPr>
          <w:rFonts w:ascii="Arial" w:hAnsi="Arial" w:cs="Arial"/>
        </w:rPr>
        <w:t>6</w:t>
      </w:r>
      <w:r w:rsidR="00340660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F949EE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CT1 </w:t>
      </w:r>
      <w:r>
        <w:rPr>
          <w:rFonts w:ascii="Arial" w:hAnsi="Arial" w:cs="Arial"/>
          <w:b/>
        </w:rPr>
        <w:t xml:space="preserve"> </w:t>
      </w:r>
    </w:p>
    <w:p w14:paraId="066613F7" w14:textId="4919A059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>SA3 kindly asks CT1 to consider the above agreed CR as a resolution of the issue.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proofErr w:type="spellEnd"/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BE8A1E" w14:textId="77777777" w:rsidR="00A17B9A" w:rsidRDefault="00A17B9A" w:rsidP="00A17B9A">
      <w:r>
        <w:t>SA3#115</w:t>
      </w:r>
      <w:r>
        <w:tab/>
        <w:t>26 Feb – 01 Mar 2024</w:t>
      </w:r>
      <w:r>
        <w:tab/>
        <w:t>Athens, EU</w:t>
      </w:r>
    </w:p>
    <w:p w14:paraId="44C58C92" w14:textId="77777777" w:rsidR="00A17B9A" w:rsidRPr="00074D3C" w:rsidRDefault="00A17B9A" w:rsidP="00A17B9A">
      <w:r>
        <w:t>SA3#116</w:t>
      </w:r>
      <w:r>
        <w:tab/>
        <w:t>20 – 24 May 2024</w:t>
      </w:r>
      <w:r>
        <w:tab/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9323D" w14:textId="77777777" w:rsidR="009C6B41" w:rsidRDefault="009C6B41">
      <w:pPr>
        <w:spacing w:after="0"/>
      </w:pPr>
      <w:r>
        <w:separator/>
      </w:r>
    </w:p>
  </w:endnote>
  <w:endnote w:type="continuationSeparator" w:id="0">
    <w:p w14:paraId="3B0E410C" w14:textId="77777777" w:rsidR="009C6B41" w:rsidRDefault="009C6B41">
      <w:pPr>
        <w:spacing w:after="0"/>
      </w:pPr>
      <w:r>
        <w:continuationSeparator/>
      </w:r>
    </w:p>
  </w:endnote>
  <w:endnote w:type="continuationNotice" w:id="1">
    <w:p w14:paraId="00556066" w14:textId="77777777" w:rsidR="009C6B41" w:rsidRDefault="009C6B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6D85B" w14:textId="77777777" w:rsidR="009C6B41" w:rsidRDefault="009C6B41">
      <w:pPr>
        <w:spacing w:after="0"/>
      </w:pPr>
      <w:r>
        <w:separator/>
      </w:r>
    </w:p>
  </w:footnote>
  <w:footnote w:type="continuationSeparator" w:id="0">
    <w:p w14:paraId="4EB8425D" w14:textId="77777777" w:rsidR="009C6B41" w:rsidRDefault="009C6B41">
      <w:pPr>
        <w:spacing w:after="0"/>
      </w:pPr>
      <w:r>
        <w:continuationSeparator/>
      </w:r>
    </w:p>
  </w:footnote>
  <w:footnote w:type="continuationNotice" w:id="1">
    <w:p w14:paraId="0604214E" w14:textId="77777777" w:rsidR="009C6B41" w:rsidRDefault="009C6B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545D"/>
    <w:rsid w:val="0006083C"/>
    <w:rsid w:val="00074D3C"/>
    <w:rsid w:val="000B21DF"/>
    <w:rsid w:val="000B553C"/>
    <w:rsid w:val="000E6116"/>
    <w:rsid w:val="000F6242"/>
    <w:rsid w:val="00103FF1"/>
    <w:rsid w:val="00133FC8"/>
    <w:rsid w:val="0013662C"/>
    <w:rsid w:val="00196B59"/>
    <w:rsid w:val="001A14F2"/>
    <w:rsid w:val="001B3A86"/>
    <w:rsid w:val="001B763F"/>
    <w:rsid w:val="001F2BF6"/>
    <w:rsid w:val="001F54D4"/>
    <w:rsid w:val="00220060"/>
    <w:rsid w:val="00226381"/>
    <w:rsid w:val="002473B2"/>
    <w:rsid w:val="00264DA8"/>
    <w:rsid w:val="0027050B"/>
    <w:rsid w:val="00280A30"/>
    <w:rsid w:val="002869FE"/>
    <w:rsid w:val="002E01C1"/>
    <w:rsid w:val="002F1940"/>
    <w:rsid w:val="00322204"/>
    <w:rsid w:val="003330D7"/>
    <w:rsid w:val="00340660"/>
    <w:rsid w:val="00383545"/>
    <w:rsid w:val="003C06D2"/>
    <w:rsid w:val="003F5E20"/>
    <w:rsid w:val="004074D2"/>
    <w:rsid w:val="00433500"/>
    <w:rsid w:val="00433F71"/>
    <w:rsid w:val="0043559E"/>
    <w:rsid w:val="0043626A"/>
    <w:rsid w:val="00440D43"/>
    <w:rsid w:val="00441B3A"/>
    <w:rsid w:val="00470DF6"/>
    <w:rsid w:val="004B06D7"/>
    <w:rsid w:val="004E3939"/>
    <w:rsid w:val="0050543F"/>
    <w:rsid w:val="00526DDD"/>
    <w:rsid w:val="00570A58"/>
    <w:rsid w:val="00583F1E"/>
    <w:rsid w:val="005B6433"/>
    <w:rsid w:val="005E0CAE"/>
    <w:rsid w:val="006052AD"/>
    <w:rsid w:val="00643174"/>
    <w:rsid w:val="006B4293"/>
    <w:rsid w:val="0073766B"/>
    <w:rsid w:val="0077429E"/>
    <w:rsid w:val="007753AA"/>
    <w:rsid w:val="007D51FF"/>
    <w:rsid w:val="007F4F92"/>
    <w:rsid w:val="008503A3"/>
    <w:rsid w:val="008758B0"/>
    <w:rsid w:val="008D3FDF"/>
    <w:rsid w:val="008D772F"/>
    <w:rsid w:val="008F52B7"/>
    <w:rsid w:val="00914CD1"/>
    <w:rsid w:val="0092233D"/>
    <w:rsid w:val="009603F6"/>
    <w:rsid w:val="00985856"/>
    <w:rsid w:val="009963AC"/>
    <w:rsid w:val="0099764C"/>
    <w:rsid w:val="009C01E1"/>
    <w:rsid w:val="009C6B41"/>
    <w:rsid w:val="00A17B9A"/>
    <w:rsid w:val="00A455B0"/>
    <w:rsid w:val="00A70448"/>
    <w:rsid w:val="00AA4FF3"/>
    <w:rsid w:val="00AC6604"/>
    <w:rsid w:val="00AE1B3E"/>
    <w:rsid w:val="00B0478E"/>
    <w:rsid w:val="00B304E8"/>
    <w:rsid w:val="00B34496"/>
    <w:rsid w:val="00B35644"/>
    <w:rsid w:val="00B97703"/>
    <w:rsid w:val="00BA3D66"/>
    <w:rsid w:val="00C04BFC"/>
    <w:rsid w:val="00C052CF"/>
    <w:rsid w:val="00C17229"/>
    <w:rsid w:val="00CB2B16"/>
    <w:rsid w:val="00CF6087"/>
    <w:rsid w:val="00D14BB6"/>
    <w:rsid w:val="00D2351C"/>
    <w:rsid w:val="00D33624"/>
    <w:rsid w:val="00D77207"/>
    <w:rsid w:val="00D85AAD"/>
    <w:rsid w:val="00DA5FD6"/>
    <w:rsid w:val="00E2241D"/>
    <w:rsid w:val="00E330B5"/>
    <w:rsid w:val="00F25496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05E16-E169-4960-83E5-0833DC2EA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1</Pages>
  <Words>183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Saurabh_V3</cp:lastModifiedBy>
  <cp:revision>64</cp:revision>
  <cp:lastPrinted>2002-04-23T07:10:00Z</cp:lastPrinted>
  <dcterms:created xsi:type="dcterms:W3CDTF">2021-12-23T17:29:00Z</dcterms:created>
  <dcterms:modified xsi:type="dcterms:W3CDTF">2023-10-30T12:17:00Z</dcterms:modified>
</cp:coreProperties>
</file>